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A36EE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A36EE">
              <w:rPr>
                <w:b/>
                <w:sz w:val="26"/>
                <w:szCs w:val="26"/>
                <w:lang w:val="en-US"/>
              </w:rPr>
              <w:t>203C_056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A36EE" w:rsidRDefault="000D7FF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A36EE">
              <w:rPr>
                <w:b/>
                <w:sz w:val="26"/>
                <w:szCs w:val="26"/>
                <w:lang w:val="en-US"/>
              </w:rPr>
              <w:t>2072605</w:t>
            </w:r>
            <w:r w:rsidR="00C44B8B" w:rsidRPr="00BA36EE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506A76">
        <w:rPr>
          <w:b/>
          <w:sz w:val="26"/>
          <w:szCs w:val="26"/>
        </w:rPr>
        <w:t>(</w:t>
      </w:r>
      <w:r w:rsidR="00587DC6">
        <w:rPr>
          <w:b/>
          <w:sz w:val="26"/>
          <w:szCs w:val="26"/>
        </w:rPr>
        <w:t>Траверса ТМ</w:t>
      </w:r>
      <w:r w:rsidR="000D7FF2" w:rsidRPr="00E06867">
        <w:rPr>
          <w:b/>
          <w:sz w:val="26"/>
          <w:szCs w:val="26"/>
        </w:rPr>
        <w:t xml:space="preserve">1 с </w:t>
      </w:r>
      <w:r w:rsidR="00587DC6">
        <w:rPr>
          <w:b/>
          <w:sz w:val="26"/>
          <w:szCs w:val="26"/>
        </w:rPr>
        <w:t xml:space="preserve">хомутом </w:t>
      </w:r>
      <w:r w:rsidR="000D7FF2" w:rsidRPr="00E06867">
        <w:rPr>
          <w:b/>
          <w:sz w:val="26"/>
          <w:szCs w:val="26"/>
        </w:rPr>
        <w:t>Х42</w:t>
      </w:r>
      <w:r w:rsidR="00506A76">
        <w:rPr>
          <w:b/>
          <w:sz w:val="26"/>
          <w:szCs w:val="26"/>
        </w:rPr>
        <w:t>)</w:t>
      </w:r>
      <w:r w:rsidR="00FB3C85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B3C85">
        <w:rPr>
          <w:b/>
          <w:sz w:val="26"/>
          <w:szCs w:val="26"/>
          <w:u w:val="single"/>
        </w:rPr>
        <w:t>203</w:t>
      </w:r>
      <w:r w:rsidR="00F115B9" w:rsidRPr="00FB3C85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506A76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506A76">
        <w:rPr>
          <w:sz w:val="24"/>
          <w:szCs w:val="24"/>
        </w:rPr>
        <w:t xml:space="preserve">Технические требования, характеристики </w:t>
      </w:r>
      <w:r w:rsidR="00D601A5" w:rsidRPr="00506A76">
        <w:rPr>
          <w:sz w:val="24"/>
          <w:szCs w:val="24"/>
        </w:rPr>
        <w:t>траверс</w:t>
      </w:r>
      <w:r w:rsidR="004F4E9E" w:rsidRPr="00506A76">
        <w:rPr>
          <w:sz w:val="24"/>
          <w:szCs w:val="24"/>
        </w:rPr>
        <w:t xml:space="preserve"> должны соответствовать </w:t>
      </w:r>
      <w:r w:rsidR="001759FB" w:rsidRPr="00506A76">
        <w:rPr>
          <w:sz w:val="24"/>
          <w:szCs w:val="24"/>
        </w:rPr>
        <w:t>требованиям</w:t>
      </w:r>
      <w:r w:rsidR="001759FB" w:rsidRPr="00506A76">
        <w:rPr>
          <w:color w:val="FF0000"/>
          <w:sz w:val="24"/>
          <w:szCs w:val="24"/>
        </w:rPr>
        <w:t> </w:t>
      </w:r>
      <w:bookmarkStart w:id="1" w:name="Поле4"/>
      <w:r w:rsidR="00E06867" w:rsidRPr="00506A76">
        <w:rPr>
          <w:sz w:val="24"/>
          <w:szCs w:val="24"/>
        </w:rPr>
        <w:t>Т</w:t>
      </w:r>
      <w:r w:rsidR="000D7FF2" w:rsidRPr="00506A76">
        <w:rPr>
          <w:sz w:val="24"/>
          <w:szCs w:val="24"/>
        </w:rPr>
        <w:t>ипов</w:t>
      </w:r>
      <w:r w:rsidR="00587DC6">
        <w:rPr>
          <w:sz w:val="24"/>
          <w:szCs w:val="24"/>
        </w:rPr>
        <w:t>ых проектов</w:t>
      </w:r>
      <w:r w:rsidR="000D7FF2" w:rsidRPr="00506A76">
        <w:rPr>
          <w:sz w:val="24"/>
          <w:szCs w:val="24"/>
        </w:rPr>
        <w:t xml:space="preserve"> 3.407.1-143.8.1, 3.407.1-143.8.49</w:t>
      </w:r>
      <w:r w:rsidR="0073431B" w:rsidRPr="00506A76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B3C85" w:rsidRDefault="00FB3C85" w:rsidP="00A722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B3C85" w:rsidRDefault="00FB3C85" w:rsidP="00FB3C8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FB3C85" w:rsidRDefault="00FB3C85" w:rsidP="00FB3C8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FB3C85" w:rsidRDefault="00FB3C85" w:rsidP="00FB3C8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FB3C85" w:rsidRDefault="00FB3C85" w:rsidP="00FB3C85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B3C85" w:rsidRDefault="00FB3C85" w:rsidP="00FB3C85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B3C85" w:rsidRDefault="00FB3C85" w:rsidP="00FB3C8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FB3C85" w:rsidRDefault="00FB3C85" w:rsidP="00FB3C8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506A76">
        <w:rPr>
          <w:sz w:val="24"/>
          <w:szCs w:val="24"/>
        </w:rPr>
        <w:t>Типового проекта – 3.407.1-143.8.1, 3.407.1-143.8.49</w:t>
      </w:r>
      <w:r>
        <w:rPr>
          <w:sz w:val="26"/>
          <w:szCs w:val="26"/>
        </w:rPr>
        <w:t>;</w:t>
      </w:r>
    </w:p>
    <w:p w:rsidR="00FB3C85" w:rsidRDefault="00FB3C85" w:rsidP="00FB3C8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B3C85" w:rsidRDefault="00FB3C85" w:rsidP="00FB3C8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FB3C85" w:rsidRDefault="00FB3C85" w:rsidP="00FB3C8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B3C85" w:rsidRDefault="00FB3C85" w:rsidP="00FB3C8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B3C85" w:rsidRDefault="00FB3C85" w:rsidP="00A722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B3C85" w:rsidRDefault="00FB3C85" w:rsidP="00A722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B3C85" w:rsidRDefault="00FB3C85" w:rsidP="00A7220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FB3C85" w:rsidRDefault="00FB3C85" w:rsidP="00FB3C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FB3C85" w:rsidRDefault="00FB3C85" w:rsidP="00FB3C8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FB3C85" w:rsidRDefault="00FB3C85" w:rsidP="00FB3C8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B3C85" w:rsidRDefault="00FB3C85" w:rsidP="00A7220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B3C85" w:rsidRDefault="00FB3C85" w:rsidP="00FB3C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FB3C85" w:rsidRDefault="00FB3C85" w:rsidP="00FB3C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B7D" w:rsidRDefault="009F5B7D">
      <w:r>
        <w:separator/>
      </w:r>
    </w:p>
  </w:endnote>
  <w:endnote w:type="continuationSeparator" w:id="0">
    <w:p w:rsidR="009F5B7D" w:rsidRDefault="009F5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B7D" w:rsidRDefault="009F5B7D">
      <w:r>
        <w:separator/>
      </w:r>
    </w:p>
  </w:footnote>
  <w:footnote w:type="continuationSeparator" w:id="0">
    <w:p w:rsidR="009F5B7D" w:rsidRDefault="009F5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CF405662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FF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65AE6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1819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D7FF2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26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58D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4A00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49D0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A76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87DC6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4F99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B7D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20B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36EE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D25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6867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C85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32C5F5-11E4-4429-BFF5-BC5C2129E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E123AD-6E6C-4957-9B37-EF7D6C4472C9}"/>
</file>

<file path=customXml/itemProps2.xml><?xml version="1.0" encoding="utf-8"?>
<ds:datastoreItem xmlns:ds="http://schemas.openxmlformats.org/officeDocument/2006/customXml" ds:itemID="{B76CBC58-FBD8-49D4-8229-6C5D84A20A5C}"/>
</file>

<file path=customXml/itemProps3.xml><?xml version="1.0" encoding="utf-8"?>
<ds:datastoreItem xmlns:ds="http://schemas.openxmlformats.org/officeDocument/2006/customXml" ds:itemID="{B38735F1-31AD-449C-8D42-8ECE5EC5A32C}"/>
</file>

<file path=customXml/itemProps4.xml><?xml version="1.0" encoding="utf-8"?>
<ds:datastoreItem xmlns:ds="http://schemas.openxmlformats.org/officeDocument/2006/customXml" ds:itemID="{D2C84AC3-2E75-45CF-8E9D-7AEE781902CB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44</TotalTime>
  <Pages>1</Pages>
  <Words>1029</Words>
  <Characters>5866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2015-05-06T12:21:00Z</cp:lastPrinted>
  <dcterms:created xsi:type="dcterms:W3CDTF">2015-04-24T06:15:00Z</dcterms:created>
  <dcterms:modified xsi:type="dcterms:W3CDTF">2015-09-28T15:11:00Z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